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0" w:type="dxa"/>
        <w:tblInd w:w="-34" w:type="dxa"/>
        <w:tblLayout w:type="fixed"/>
        <w:tblLook w:val="00A0"/>
      </w:tblPr>
      <w:tblGrid>
        <w:gridCol w:w="3114"/>
        <w:gridCol w:w="107"/>
        <w:gridCol w:w="575"/>
        <w:gridCol w:w="29"/>
        <w:gridCol w:w="430"/>
        <w:gridCol w:w="137"/>
        <w:gridCol w:w="361"/>
        <w:gridCol w:w="206"/>
        <w:gridCol w:w="139"/>
        <w:gridCol w:w="576"/>
        <w:gridCol w:w="419"/>
        <w:gridCol w:w="709"/>
        <w:gridCol w:w="1134"/>
        <w:gridCol w:w="45"/>
        <w:gridCol w:w="1092"/>
        <w:gridCol w:w="567"/>
        <w:gridCol w:w="283"/>
        <w:gridCol w:w="677"/>
      </w:tblGrid>
      <w:tr w:rsidR="005B663B" w:rsidRPr="00146F80" w:rsidTr="001A2A24">
        <w:trPr>
          <w:trHeight w:val="31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1A2A2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к проекту отчета об исполнении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84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1A2A24">
            <w:pPr>
              <w:spacing w:after="0" w:line="240" w:lineRule="auto"/>
              <w:ind w:left="-6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5B663B" w:rsidRPr="00146F80" w:rsidTr="001A2A24">
        <w:trPr>
          <w:trHeight w:val="31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2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305"/>
        </w:trPr>
        <w:tc>
          <w:tcPr>
            <w:tcW w:w="9923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663B" w:rsidRPr="0093243D" w:rsidRDefault="005B663B" w:rsidP="00F67CB2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олнение бюджетных ассигнований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целевым статьям и видам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асходов классификации расходов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бюджетов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в ведомственной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структуре расходов за 2012 год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1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Вд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Р3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ПР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5B663B" w:rsidRPr="0093243D" w:rsidRDefault="005B663B" w:rsidP="004817D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1425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1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00"/>
        </w:trPr>
        <w:tc>
          <w:tcPr>
            <w:tcW w:w="3114" w:type="dxa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Выселковского сельского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поселения Выселковского района, всего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11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137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0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22"/>
        </w:trPr>
        <w:tc>
          <w:tcPr>
            <w:tcW w:w="3114" w:type="dxa"/>
            <w:vAlign w:val="bottom"/>
          </w:tcPr>
          <w:p w:rsidR="005B663B" w:rsidRPr="0023198F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453"/>
        </w:trPr>
        <w:tc>
          <w:tcPr>
            <w:tcW w:w="3114" w:type="dxa"/>
            <w:vAlign w:val="bottom"/>
          </w:tcPr>
          <w:p w:rsidR="005B663B" w:rsidRPr="0023198F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19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15359,3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15146,1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60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муниципальных  образований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4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3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172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 лицо  субъекта  РФ  (глава муниципального образования)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5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функций государственными  органами (органами местного самоуправления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771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00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7770,7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7743,9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75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A74F9C">
        <w:trPr>
          <w:trHeight w:val="40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27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7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3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функций  государственными  органами (местного самоуправления)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90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 и организация  деятельности  административных комиссий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7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функций  государственными органами (органами  местного  самоуправления)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51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3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2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3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2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11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в Совет Выселковского сельского поселения Выселковского района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6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9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9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6"/>
        </w:trPr>
        <w:tc>
          <w:tcPr>
            <w:tcW w:w="3114" w:type="dxa"/>
            <w:vMerge w:val="restart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 органов  исполнительной  власти субъектов  РФ (местных  администраций)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3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6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3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6193,0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68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4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98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муниципального задания, в том числе содержание имущества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2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казенных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87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63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связанных с общегосударственным управлением (органов  местного  самоуправления)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5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2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7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351,6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4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 w:val="restart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«Компьютеризация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Выселковского поселения на 2012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4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22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муниципальной службы в муниципальном образовании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селковского сельского поселения» на 2011-2013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 деятельность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2430,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27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 населения  и территории от  чрезвычайных  ситуаций  природного  и техногенного характера, гражданская  оборона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1241,8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11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54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114" w:type="dxa"/>
            <w:vMerge w:val="restart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ликвидация последствий  чрезвычайных  ситуаций в границах поселения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7" w:type="dxa"/>
            <w:gridSpan w:val="2"/>
            <w:vMerge w:val="restart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7" w:type="dxa"/>
            <w:gridSpan w:val="2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 по   обеспечению безопасности людей на водных  объектах, охране  их  жизни   и здоровья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7" w:type="dxa"/>
            <w:gridSpan w:val="2"/>
            <w:vMerge w:val="restart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90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7" w:type="dxa"/>
            <w:gridSpan w:val="2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gridSpan w:val="2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2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gridSpan w:val="2"/>
            <w:shd w:val="clear" w:color="000000" w:fill="FFFFFF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8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1189,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функций, связанных с обеспечением национальной безопасности и правоохранительной  деятельности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30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4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11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 с преступностью в Выселковском сельском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2011-2012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738"/>
        </w:trPr>
        <w:tc>
          <w:tcPr>
            <w:tcW w:w="3114" w:type="dxa"/>
            <w:vAlign w:val="bottom"/>
          </w:tcPr>
          <w:p w:rsidR="005B663B" w:rsidRPr="0093243D" w:rsidRDefault="005B663B" w:rsidP="004817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Поддержка возрождения и развития кубанского казачества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Выселковском сельском поселении»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111217,2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106263,3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4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4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56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в Выселковском сельском поселении Выселковского района на 2012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5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7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80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развитие пассажирского транспорта в Выселковском сельском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поселении Выселковского района»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2012-2015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101477,7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97365,1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29290,7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29231,1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94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автомобильных дорог общего пользования местного значения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16287,2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16228,4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4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6473,2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35"/>
        </w:trPr>
        <w:tc>
          <w:tcPr>
            <w:tcW w:w="3114" w:type="dxa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9814,0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9814,0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90"/>
        </w:trPr>
        <w:tc>
          <w:tcPr>
            <w:tcW w:w="3114" w:type="dxa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13003,5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13002,7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98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ьного задания, в том числе содер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жание имущества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42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1761,0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1760,2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1761,0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1760,2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2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45013,0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40960,0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30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местного значения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45013,0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40960,0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3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40213,0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36471,4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0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959,9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0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39253,1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35660,3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91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дворовых территорий многоквартирных домов, проездов к дворовым терри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ориям многоквартирных домов населенных пунктов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4488,6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4488,6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36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 вопросы  в области национальной  экономики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8083,2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7242,7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7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8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7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землеустроителю и землепользованию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7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6998,0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17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подготовке градостроительной и землеустроительной документации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территории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2012-2014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95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развитие системы коммунальной инфраструктуры муниципальных образований Краснодарского края на основе документов территориального планирования на 2011-2012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5243400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5243400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4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оддержка малого предпринимательства в Выселковском сельском поселении на 2012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09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 хозяйство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29785,9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29727,2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Жилищное  хозяйство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1256,8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5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Краевые целевые программы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02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чная краевая целевая программа «Э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нергосбережение и повышение энергетической эффективности на территории Краснодарского края на период 2011-2020 годов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0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0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1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3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 по защите  населения от  кровососущих насекомых и клещей на 2012 год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50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ниципальная адресная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 многоквартирных домов в муниципальном образовании Выселковское сельское поселение в составе 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образования Выселковский район»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2011-2012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8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14753,4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14750,6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93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Долгосрочные краевые целевые программы и (или) мероприятия долгосрочных краевых целевых программ, софинансирование которых осуществляется в рамках реализации федеральных целевых программ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1441,0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5A0B5D">
        <w:trPr>
          <w:trHeight w:val="170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 федерального бюджета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1001104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5A0B5D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5A0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1001104</w:t>
            </w:r>
          </w:p>
        </w:tc>
        <w:tc>
          <w:tcPr>
            <w:tcW w:w="709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3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850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5A0B5D">
        <w:trPr>
          <w:trHeight w:val="1739"/>
        </w:trPr>
        <w:tc>
          <w:tcPr>
            <w:tcW w:w="3114" w:type="dxa"/>
            <w:vAlign w:val="bottom"/>
          </w:tcPr>
          <w:p w:rsidR="005B663B" w:rsidRPr="0093243D" w:rsidRDefault="005B663B" w:rsidP="005A0B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краевого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5C0566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6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2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подготовке к осенне-зимнему периоду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5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8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9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40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45"/>
        </w:trPr>
        <w:tc>
          <w:tcPr>
            <w:tcW w:w="3114" w:type="dxa"/>
            <w:vAlign w:val="center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1232,6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1232,5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9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Реконструкция водоснабжения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113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850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709" w:type="dxa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4973,0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FF40CA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4975,0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4973,0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34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1973,0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13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Взносы Выселковского сельского поселения Выселковского района на формирование уставных фондов муниципальных унитарных предприятий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13774,0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13719,8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10090,0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10035,8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6359,4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6359,4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 и содержание мест захоронения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1605,0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1602,2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83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1602,2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поселения и обустройство мест массового отдыха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733,7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93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88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2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3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7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1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5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«Молодежь Выселковского сельского поселения» на 2012 год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8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Дворцы и дома культуры, другие  учреждения  и средства  массовой  информации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20536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5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6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4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20414,6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19764,6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19800,0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19764,6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56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6454,2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7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6454,2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1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4705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709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6210,0</w:t>
            </w:r>
          </w:p>
        </w:tc>
        <w:tc>
          <w:tcPr>
            <w:tcW w:w="113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6204,2</w:t>
            </w:r>
          </w:p>
        </w:tc>
        <w:tc>
          <w:tcPr>
            <w:tcW w:w="850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0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2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4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7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7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5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на решение социально значимых вопросов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Краевые целевые программы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7218,4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6194,2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1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ятий краевой целевой программы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льтура Кубани на 2012-2014 годы»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5222499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8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5222499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34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краевая целевая программа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Кадровое обеспечение сферы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ьтуры и ис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сства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20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мероприятий 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чной краевой целевой программы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Кадровое обеспечение сферы культуры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искусства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2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3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6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2809,8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4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селковского района на 2012 год»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663B" w:rsidRPr="00146F80" w:rsidTr="001A2A24">
        <w:trPr>
          <w:trHeight w:val="38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88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 в Выселковском сельском поселении Выселков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ского района»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17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№ 4 от 25.09.2009 года XXXXV сессии I созыва Совета Выселковского сельского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 «Об утверждении положения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пенсии за выслугу лет (дополнительном материальном обеспечении) лиц, замещавших выборные муниципальные должности и муниципальные должности муниципальной службы Выселковского сельского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поселения Выселковского района»»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1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к пенсии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8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Выплаты по публичным нормативным обязательствам</w:t>
            </w:r>
          </w:p>
        </w:tc>
        <w:tc>
          <w:tcPr>
            <w:tcW w:w="711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709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134" w:type="dxa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gridSpan w:val="2"/>
            <w:vAlign w:val="bottom"/>
          </w:tcPr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3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5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36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Выселковского сельского поселения «Старшее поколение Выселковского сельского поселения» на 2012 год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6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изическая культура  и спорт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5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 спорта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3656,0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8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3677,0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3656,0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75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3163,7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054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3163,7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492,3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9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492,3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54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85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5F1D2C">
        <w:trPr>
          <w:trHeight w:val="39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615B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5F1D2C">
        <w:trPr>
          <w:trHeight w:val="56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 и развитие массового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рта на Кубани на 2012-2014 годы»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5F1D2C">
        <w:trPr>
          <w:trHeight w:val="441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5F1D2C">
        <w:trPr>
          <w:trHeight w:val="44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5F1D2C">
        <w:trPr>
          <w:trHeight w:val="457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630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463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«Информационного обслуживания  деятельности  администрации и Совета Выселковского сельского поселения Выселковского района на 2012 год»</w:t>
            </w:r>
          </w:p>
        </w:tc>
        <w:tc>
          <w:tcPr>
            <w:tcW w:w="711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709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Merge w:val="restart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1920"/>
        </w:trPr>
        <w:tc>
          <w:tcPr>
            <w:tcW w:w="311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209"/>
        </w:trPr>
        <w:tc>
          <w:tcPr>
            <w:tcW w:w="311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3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709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gridSpan w:val="2"/>
            <w:vAlign w:val="bottom"/>
          </w:tcPr>
          <w:p w:rsidR="005B663B" w:rsidRPr="0093243D" w:rsidRDefault="005B663B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1A2A24">
        <w:trPr>
          <w:trHeight w:val="30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00"/>
        </w:trPr>
        <w:tc>
          <w:tcPr>
            <w:tcW w:w="3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15"/>
        </w:trPr>
        <w:tc>
          <w:tcPr>
            <w:tcW w:w="4392" w:type="dxa"/>
            <w:gridSpan w:val="6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56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15"/>
        </w:trPr>
        <w:tc>
          <w:tcPr>
            <w:tcW w:w="4392" w:type="dxa"/>
            <w:gridSpan w:val="6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56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15"/>
        </w:trPr>
        <w:tc>
          <w:tcPr>
            <w:tcW w:w="4959" w:type="dxa"/>
            <w:gridSpan w:val="8"/>
            <w:noWrap/>
            <w:vAlign w:val="bottom"/>
          </w:tcPr>
          <w:p w:rsidR="005B663B" w:rsidRPr="0093243D" w:rsidRDefault="005B663B" w:rsidP="0047053D">
            <w:pPr>
              <w:spacing w:after="0" w:line="240" w:lineRule="auto"/>
              <w:ind w:right="-44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по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экономическим,</w:t>
            </w:r>
          </w:p>
        </w:tc>
        <w:tc>
          <w:tcPr>
            <w:tcW w:w="1134" w:type="dxa"/>
            <w:gridSpan w:val="3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15"/>
        </w:trPr>
        <w:tc>
          <w:tcPr>
            <w:tcW w:w="6802" w:type="dxa"/>
            <w:gridSpan w:val="1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134" w:type="dxa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5B663B" w:rsidRPr="00146F80" w:rsidTr="00D769B2">
        <w:trPr>
          <w:trHeight w:val="315"/>
        </w:trPr>
        <w:tc>
          <w:tcPr>
            <w:tcW w:w="6802" w:type="dxa"/>
            <w:gridSpan w:val="12"/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3121" w:type="dxa"/>
            <w:gridSpan w:val="5"/>
            <w:noWrap/>
            <w:vAlign w:val="bottom"/>
          </w:tcPr>
          <w:p w:rsidR="005B663B" w:rsidRPr="0093243D" w:rsidRDefault="005B663B" w:rsidP="00D76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Т.В.Миронова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663B" w:rsidRPr="0093243D" w:rsidRDefault="005B663B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5B663B" w:rsidRDefault="005B663B"/>
    <w:sectPr w:rsidR="005B663B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12213"/>
    <w:rsid w:val="00111559"/>
    <w:rsid w:val="00146F80"/>
    <w:rsid w:val="001A2A24"/>
    <w:rsid w:val="00207C8C"/>
    <w:rsid w:val="00222D45"/>
    <w:rsid w:val="0023198F"/>
    <w:rsid w:val="003E3457"/>
    <w:rsid w:val="0047053D"/>
    <w:rsid w:val="004817DF"/>
    <w:rsid w:val="00506B5E"/>
    <w:rsid w:val="005A0B5D"/>
    <w:rsid w:val="005B663B"/>
    <w:rsid w:val="005C0566"/>
    <w:rsid w:val="005D0F18"/>
    <w:rsid w:val="005F1D2C"/>
    <w:rsid w:val="00615BEE"/>
    <w:rsid w:val="0069424A"/>
    <w:rsid w:val="00704D37"/>
    <w:rsid w:val="007344C9"/>
    <w:rsid w:val="00744C04"/>
    <w:rsid w:val="008736E0"/>
    <w:rsid w:val="0093243D"/>
    <w:rsid w:val="00A74F9C"/>
    <w:rsid w:val="00AE1787"/>
    <w:rsid w:val="00B30D46"/>
    <w:rsid w:val="00B50AE8"/>
    <w:rsid w:val="00BF260F"/>
    <w:rsid w:val="00C32BE7"/>
    <w:rsid w:val="00C8753C"/>
    <w:rsid w:val="00C95CBA"/>
    <w:rsid w:val="00CB6F68"/>
    <w:rsid w:val="00D769B2"/>
    <w:rsid w:val="00E308A9"/>
    <w:rsid w:val="00F67CB2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74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16</Pages>
  <Words>3694</Words>
  <Characters>21062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</cp:revision>
  <cp:lastPrinted>2013-03-23T10:48:00Z</cp:lastPrinted>
  <dcterms:created xsi:type="dcterms:W3CDTF">2013-03-23T08:13:00Z</dcterms:created>
  <dcterms:modified xsi:type="dcterms:W3CDTF">2013-04-23T07:31:00Z</dcterms:modified>
</cp:coreProperties>
</file>